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4530C" w14:textId="77777777" w:rsidR="00D804ED" w:rsidRDefault="00D804ED" w:rsidP="00D804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FULFORD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A82DF42" w14:textId="77777777" w:rsidR="00D804ED" w:rsidRDefault="00D804ED" w:rsidP="00D804ED">
      <w:pPr>
        <w:rPr>
          <w:rFonts w:ascii="Times New Roman" w:hAnsi="Times New Roman" w:cs="Times New Roman"/>
          <w:sz w:val="24"/>
          <w:szCs w:val="24"/>
        </w:rPr>
      </w:pPr>
    </w:p>
    <w:p w14:paraId="79BBB007" w14:textId="77777777" w:rsidR="00D804ED" w:rsidRDefault="00D804ED" w:rsidP="00D804ED">
      <w:pPr>
        <w:rPr>
          <w:rFonts w:ascii="Times New Roman" w:hAnsi="Times New Roman" w:cs="Times New Roman"/>
          <w:sz w:val="24"/>
          <w:szCs w:val="24"/>
        </w:rPr>
      </w:pPr>
    </w:p>
    <w:p w14:paraId="305D0091" w14:textId="77777777" w:rsidR="00D804ED" w:rsidRDefault="00D804ED" w:rsidP="00D804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Nov.1417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Cornwall.   (C.F.R. 1413-22 p.215)</w:t>
      </w:r>
    </w:p>
    <w:p w14:paraId="7AEB969C" w14:textId="77777777" w:rsidR="00D804ED" w:rsidRDefault="00D804ED" w:rsidP="00D804ED">
      <w:pPr>
        <w:rPr>
          <w:rFonts w:ascii="Times New Roman" w:hAnsi="Times New Roman" w:cs="Times New Roman"/>
          <w:sz w:val="24"/>
          <w:szCs w:val="24"/>
        </w:rPr>
      </w:pPr>
    </w:p>
    <w:p w14:paraId="3AFDDA01" w14:textId="77777777" w:rsidR="00D804ED" w:rsidRDefault="00D804ED" w:rsidP="00D804ED">
      <w:pPr>
        <w:rPr>
          <w:rFonts w:ascii="Times New Roman" w:hAnsi="Times New Roman" w:cs="Times New Roman"/>
          <w:sz w:val="24"/>
          <w:szCs w:val="24"/>
        </w:rPr>
      </w:pPr>
    </w:p>
    <w:p w14:paraId="37A1319B" w14:textId="77777777" w:rsidR="00D804ED" w:rsidRDefault="00D804ED" w:rsidP="00D804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2021</w:t>
      </w:r>
    </w:p>
    <w:p w14:paraId="1816BBB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6FB58" w14:textId="77777777" w:rsidR="00D804ED" w:rsidRDefault="00D804ED" w:rsidP="009139A6">
      <w:r>
        <w:separator/>
      </w:r>
    </w:p>
  </w:endnote>
  <w:endnote w:type="continuationSeparator" w:id="0">
    <w:p w14:paraId="59E2F0A0" w14:textId="77777777" w:rsidR="00D804ED" w:rsidRDefault="00D804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BA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D0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030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BC288" w14:textId="77777777" w:rsidR="00D804ED" w:rsidRDefault="00D804ED" w:rsidP="009139A6">
      <w:r>
        <w:separator/>
      </w:r>
    </w:p>
  </w:footnote>
  <w:footnote w:type="continuationSeparator" w:id="0">
    <w:p w14:paraId="63B443C2" w14:textId="77777777" w:rsidR="00D804ED" w:rsidRDefault="00D804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84A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C39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44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4E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04E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029AF"/>
  <w15:chartTrackingRefBased/>
  <w15:docId w15:val="{5873162F-761B-48BC-8020-0B617313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4E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2021-08-23T15:23:00Z</dcterms:created>
  <dcterms:modified xsi:type="dcterms:W3CDTF">2021-08-23T15:24:00Z</dcterms:modified>
</cp:coreProperties>
</file>